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B484" w14:textId="77777777" w:rsidR="00D87A25" w:rsidRPr="00397C54" w:rsidRDefault="00D87A25" w:rsidP="00D87A25">
      <w:pPr>
        <w:jc w:val="center"/>
        <w:rPr>
          <w:rFonts w:ascii="DB Office" w:hAnsi="DB Office"/>
          <w:sz w:val="20"/>
        </w:rPr>
      </w:pPr>
    </w:p>
    <w:p w14:paraId="2E121ED2" w14:textId="77777777" w:rsidR="00D87A25" w:rsidRPr="00397C54" w:rsidRDefault="00D87A25" w:rsidP="00D87A25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14:paraId="0835233A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14:paraId="79951FBD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14:paraId="68EF9449" w14:textId="77777777" w:rsidR="00D87A25" w:rsidRPr="00397C54" w:rsidRDefault="00BC7349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="00D87A25" w:rsidRPr="00C8663D">
        <w:rPr>
          <w:rFonts w:ascii="DB Office" w:hAnsi="DB Office"/>
          <w:sz w:val="16"/>
        </w:rPr>
        <w:br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1"/>
      <w:r w:rsidR="00D87A25" w:rsidRPr="00397C54">
        <w:rPr>
          <w:rFonts w:ascii="DB Office" w:hAnsi="DB Office"/>
        </w:rPr>
        <w:br/>
      </w:r>
    </w:p>
    <w:p w14:paraId="4A18B3D3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30B7706F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14:paraId="08611072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EC088C9" w14:textId="77777777" w:rsidR="00D87A25" w:rsidRPr="00397C54" w:rsidRDefault="00125717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="00D87A25" w:rsidRPr="00397C54">
        <w:rPr>
          <w:rFonts w:ascii="DB Office" w:hAnsi="DB Office"/>
          <w:sz w:val="16"/>
        </w:rPr>
        <w:t>eistung:</w:t>
      </w:r>
    </w:p>
    <w:bookmarkStart w:id="2" w:name="_Hlk23314980"/>
    <w:p w14:paraId="0B4C304F" w14:textId="1B8DF7B4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id="3" w:name="VV_BEZEICHNUNG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 xml:space="preserve">LSW </w:t>
      </w:r>
      <w:r w:rsidR="00CD6C0D">
        <w:rPr>
          <w:rFonts w:ascii="DB Office" w:hAnsi="DB Office"/>
          <w:noProof/>
          <w:sz w:val="16"/>
        </w:rPr>
        <w:t>Ka</w:t>
      </w:r>
      <w:r w:rsidR="00F66042">
        <w:rPr>
          <w:rFonts w:ascii="DB Office" w:hAnsi="DB Office"/>
          <w:noProof/>
          <w:sz w:val="16"/>
        </w:rPr>
        <w:t>iserslautern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="00D87A25" w:rsidRPr="00397C54">
        <w:rPr>
          <w:rFonts w:ascii="DB Office" w:hAnsi="DB Office"/>
        </w:rPr>
        <w:br/>
      </w:r>
    </w:p>
    <w:p w14:paraId="04E5FD67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14:paraId="0636FC76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67FFC82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id="4" w:name="_Hlk23314990"/>
    <w:p w14:paraId="7706BF32" w14:textId="77777777" w:rsidR="001A71DB" w:rsidRDefault="00C8663D" w:rsidP="00C8663D">
      <w:pPr>
        <w:pBdr>
          <w:left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id="5" w:name="AG_FIRMENNAM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id="6" w:name="AG_STRASS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id="7" w:name="AG_PLZ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id="8" w:name="AG_ORT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14:paraId="58E1D54D" w14:textId="77777777" w:rsidR="00C8663D" w:rsidRPr="00397C54" w:rsidRDefault="00C8663D" w:rsidP="00D87A25">
      <w:pPr>
        <w:pBdr>
          <w:left w:val="single" w:sz="6" w:space="0" w:color="000000"/>
          <w:right w:val="single" w:sz="6" w:space="0" w:color="000000"/>
        </w:pBdr>
        <w:spacing w:line="240" w:lineRule="exact"/>
        <w:rPr>
          <w:rFonts w:ascii="DB Office" w:hAnsi="DB Office"/>
          <w:sz w:val="20"/>
        </w:rPr>
      </w:pPr>
    </w:p>
    <w:p w14:paraId="6AC0D9CA" w14:textId="77777777" w:rsidR="00D87A25" w:rsidRPr="00397C54" w:rsidRDefault="00D87A25" w:rsidP="00DC16F7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id="9" w:name="_Hlk23315001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0" w:name="Text5"/>
      <w:r w:rsidR="00C8663D">
        <w:rPr>
          <w:rFonts w:ascii="DB Office" w:hAnsi="DB Office"/>
          <w:sz w:val="16"/>
        </w:rPr>
        <w:instrText xml:space="preserve"> FORMTEXT </w:instrText>
      </w:r>
      <w:r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14:paraId="03700D07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40" w:lineRule="exact"/>
        <w:jc w:val="both"/>
        <w:rPr>
          <w:rFonts w:ascii="DB Office" w:hAnsi="DB Office"/>
          <w:sz w:val="16"/>
        </w:rPr>
      </w:pPr>
    </w:p>
    <w:p w14:paraId="7CB07592" w14:textId="77777777" w:rsidR="00D87A25" w:rsidRPr="00397C54" w:rsidRDefault="00D87A25" w:rsidP="00D87A25">
      <w:pPr>
        <w:keepLines/>
        <w:jc w:val="both"/>
        <w:rPr>
          <w:rFonts w:ascii="DB Office" w:hAnsi="DB Office"/>
          <w:sz w:val="16"/>
        </w:rPr>
      </w:pPr>
    </w:p>
    <w:p w14:paraId="189B4C71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id="11" w:name="_Hlk23315006"/>
    <w:p w14:paraId="180F4EEA" w14:textId="77777777" w:rsidR="00CD6C0D" w:rsidRDefault="00C8663D" w:rsidP="00422F6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noProof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id="12" w:name="BT_NAME1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CD6C0D">
        <w:rPr>
          <w:rFonts w:ascii="DB Office" w:hAnsi="DB Office"/>
          <w:noProof/>
          <w:sz w:val="16"/>
        </w:rPr>
        <w:t>DB InfraGO AG</w:t>
      </w:r>
    </w:p>
    <w:p w14:paraId="18D03BD5" w14:textId="57B8F1E8" w:rsidR="001A71DB" w:rsidRDefault="00CD6C0D" w:rsidP="00422F6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noProof/>
          <w:sz w:val="16"/>
        </w:rPr>
        <w:t>Kanwal Ahmet</w:t>
      </w:r>
      <w:r w:rsidR="00C8663D">
        <w:rPr>
          <w:rFonts w:ascii="DB Office" w:hAnsi="DB Office"/>
          <w:sz w:val="16"/>
        </w:rPr>
        <w:fldChar w:fldCharType="end"/>
      </w:r>
      <w:bookmarkEnd w:id="12"/>
      <w:r w:rsidR="00C8663D" w:rsidRPr="003A67AB">
        <w:rPr>
          <w:rFonts w:ascii="DB Office" w:hAnsi="DB Office"/>
        </w:rPr>
        <w:br/>
      </w:r>
      <w:r w:rsidR="00C8663D"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id="13" w:name="BT_STRASSE"/>
      <w:r w:rsidR="00C8663D" w:rsidRPr="00A16B20">
        <w:rPr>
          <w:rFonts w:ascii="DB Office" w:hAnsi="DB Office"/>
          <w:sz w:val="16"/>
        </w:rPr>
        <w:instrText xml:space="preserve"> FORMTEXT </w:instrText>
      </w:r>
      <w:r w:rsidR="00C8663D" w:rsidRPr="00A16B20">
        <w:rPr>
          <w:rFonts w:ascii="DB Office" w:hAnsi="DB Office"/>
          <w:sz w:val="16"/>
        </w:rPr>
      </w:r>
      <w:r w:rsidR="00C8663D" w:rsidRPr="00A16B20">
        <w:rPr>
          <w:rFonts w:ascii="DB Office" w:hAnsi="DB Office"/>
          <w:sz w:val="16"/>
        </w:rPr>
        <w:fldChar w:fldCharType="separate"/>
      </w:r>
      <w:r w:rsidR="00C8663D" w:rsidRPr="00A16B20">
        <w:rPr>
          <w:rFonts w:ascii="DB Office" w:hAnsi="DB Office"/>
          <w:noProof/>
          <w:sz w:val="16"/>
        </w:rPr>
        <w:t>Schwarzwaldstr. 82</w:t>
      </w:r>
      <w:r w:rsidR="00C8663D" w:rsidRPr="00A16B20">
        <w:rPr>
          <w:rFonts w:ascii="DB Office" w:hAnsi="DB Office"/>
          <w:sz w:val="16"/>
        </w:rPr>
        <w:fldChar w:fldCharType="end"/>
      </w:r>
      <w:bookmarkEnd w:id="13"/>
      <w:r w:rsidR="00C8663D" w:rsidRPr="00A16B20">
        <w:rPr>
          <w:rFonts w:ascii="DB Office" w:hAnsi="DB Office"/>
          <w:sz w:val="16"/>
        </w:rPr>
        <w:br/>
      </w:r>
      <w:r w:rsidR="00C8663D"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id="14" w:name="BT_PLZ"/>
      <w:r w:rsidR="00C8663D" w:rsidRPr="00A16B20">
        <w:rPr>
          <w:rFonts w:ascii="DB Office" w:hAnsi="DB Office"/>
          <w:sz w:val="16"/>
        </w:rPr>
        <w:instrText xml:space="preserve"> FORMTEXT </w:instrText>
      </w:r>
      <w:r w:rsidR="00C8663D" w:rsidRPr="00A16B20">
        <w:rPr>
          <w:rFonts w:ascii="DB Office" w:hAnsi="DB Office"/>
          <w:sz w:val="16"/>
        </w:rPr>
      </w:r>
      <w:r w:rsidR="00C8663D" w:rsidRPr="00A16B20">
        <w:rPr>
          <w:rFonts w:ascii="DB Office" w:hAnsi="DB Office"/>
          <w:sz w:val="16"/>
        </w:rPr>
        <w:fldChar w:fldCharType="separate"/>
      </w:r>
      <w:r w:rsidR="00C8663D" w:rsidRPr="00A16B20">
        <w:rPr>
          <w:rFonts w:ascii="DB Office" w:hAnsi="DB Office"/>
          <w:noProof/>
          <w:sz w:val="16"/>
        </w:rPr>
        <w:t xml:space="preserve">76137 </w:t>
      </w:r>
      <w:r w:rsidR="00C8663D" w:rsidRPr="00A16B20">
        <w:rPr>
          <w:rFonts w:ascii="DB Office" w:hAnsi="DB Office"/>
          <w:sz w:val="16"/>
        </w:rPr>
        <w:fldChar w:fldCharType="end"/>
      </w:r>
      <w:bookmarkEnd w:id="14"/>
      <w:r w:rsidR="00C8663D" w:rsidRPr="00A16B20">
        <w:rPr>
          <w:rFonts w:ascii="DB Office" w:hAnsi="DB Office"/>
          <w:sz w:val="16"/>
        </w:rPr>
        <w:t xml:space="preserve"> </w:t>
      </w:r>
      <w:r w:rsidR="00C8663D"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id="15" w:name="BT_ORT"/>
      <w:r w:rsidR="00C8663D" w:rsidRPr="00A16B20">
        <w:rPr>
          <w:rFonts w:ascii="DB Office" w:hAnsi="DB Office"/>
          <w:sz w:val="16"/>
        </w:rPr>
        <w:instrText xml:space="preserve"> FORMTEXT </w:instrText>
      </w:r>
      <w:r w:rsidR="00C8663D" w:rsidRPr="00A16B20">
        <w:rPr>
          <w:rFonts w:ascii="DB Office" w:hAnsi="DB Office"/>
          <w:sz w:val="16"/>
        </w:rPr>
      </w:r>
      <w:r w:rsidR="00C8663D" w:rsidRPr="00A16B20">
        <w:rPr>
          <w:rFonts w:ascii="DB Office" w:hAnsi="DB Office"/>
          <w:sz w:val="16"/>
        </w:rPr>
        <w:fldChar w:fldCharType="separate"/>
      </w:r>
      <w:r w:rsidR="00C8663D" w:rsidRPr="00A16B20">
        <w:rPr>
          <w:rFonts w:ascii="DB Office" w:hAnsi="DB Office"/>
          <w:noProof/>
          <w:sz w:val="16"/>
        </w:rPr>
        <w:t>Karlsruhe</w:t>
      </w:r>
      <w:r w:rsidR="00C8663D"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14:paraId="07941760" w14:textId="77777777" w:rsidR="00C8663D" w:rsidRPr="00397C54" w:rsidRDefault="00C8663D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jc w:val="both"/>
        <w:rPr>
          <w:rFonts w:ascii="DB Office" w:hAnsi="DB Office"/>
          <w:sz w:val="20"/>
        </w:rPr>
      </w:pPr>
    </w:p>
    <w:p w14:paraId="57516BCE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Er leistet die Sicherheit in Form dieser Bürgschaft.</w:t>
      </w:r>
    </w:p>
    <w:p w14:paraId="69A1A4EF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14:paraId="794162A0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id="16" w:name="_Hlk23315013"/>
    <w:p w14:paraId="5C71935A" w14:textId="77777777" w:rsidR="00C8663D" w:rsidRPr="00A51701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7" w:name="Text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14:paraId="0C2ECE06" w14:textId="77777777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8" w:name="Text16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="00D87A25" w:rsidRPr="00397C54">
        <w:rPr>
          <w:rFonts w:ascii="DB Office" w:hAnsi="DB Office"/>
          <w:sz w:val="20"/>
        </w:rPr>
        <w:br/>
      </w:r>
    </w:p>
    <w:p w14:paraId="7AA265FD" w14:textId="77777777" w:rsidR="00D87A25" w:rsidRPr="00397C54" w:rsidRDefault="00D87A25" w:rsidP="00D87A25">
      <w:pPr>
        <w:rPr>
          <w:rFonts w:ascii="DB Office" w:hAnsi="DB Office"/>
          <w:sz w:val="16"/>
        </w:rPr>
      </w:pPr>
    </w:p>
    <w:p w14:paraId="432F8263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D04120" w:rsidRPr="00397C54">
        <w:rPr>
          <w:rFonts w:ascii="DB Office" w:hAnsi="DB Office"/>
          <w:sz w:val="19"/>
        </w:rPr>
        <w:t>rag bis zu einer Gesamthöhe von</w:t>
      </w:r>
    </w:p>
    <w:p w14:paraId="10A9E3F6" w14:textId="77777777" w:rsidR="00D87A25" w:rsidRPr="00397C54" w:rsidRDefault="00D87A25" w:rsidP="00D87A25">
      <w:pPr>
        <w:spacing w:line="120" w:lineRule="exact"/>
        <w:rPr>
          <w:rFonts w:ascii="DB Office" w:hAnsi="DB Office"/>
          <w:sz w:val="19"/>
        </w:rPr>
      </w:pPr>
    </w:p>
    <w:p w14:paraId="609B1F98" w14:textId="77777777" w:rsidR="00D87A25" w:rsidRPr="00397C54" w:rsidRDefault="001A71DB" w:rsidP="00D87A25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id="19" w:name="Text18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20" w:name="Text13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20"/>
    </w:p>
    <w:p w14:paraId="3A17F225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="00D04120" w:rsidRPr="00397C54">
        <w:rPr>
          <w:rFonts w:ascii="DB Office" w:hAnsi="DB Office"/>
          <w:sz w:val="19"/>
        </w:rPr>
        <w:t>....................... EUR, (i.</w:t>
      </w:r>
      <w:r w:rsidR="00BC1C43" w:rsidRPr="00397C54">
        <w:rPr>
          <w:rFonts w:ascii="DB Office" w:hAnsi="DB Office"/>
          <w:sz w:val="19"/>
        </w:rPr>
        <w:t xml:space="preserve"> </w:t>
      </w:r>
      <w:r w:rsidR="00D04120" w:rsidRPr="00397C54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14:paraId="43B14CCF" w14:textId="77777777" w:rsidR="00D87A25" w:rsidRPr="00397C54" w:rsidRDefault="00D87A25" w:rsidP="00D87A25">
      <w:pPr>
        <w:rPr>
          <w:rFonts w:ascii="DB Office" w:hAnsi="DB Office"/>
          <w:sz w:val="19"/>
        </w:rPr>
      </w:pPr>
    </w:p>
    <w:p w14:paraId="03DC731A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14:paraId="3B384E04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15B150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="00B56B55" w:rsidRPr="00397C54">
        <w:rPr>
          <w:rFonts w:ascii="DB Office" w:hAnsi="DB Office"/>
          <w:sz w:val="19"/>
        </w:rPr>
        <w:t>Voraus</w:t>
      </w:r>
      <w:r w:rsidR="00FF62B3" w:rsidRPr="00397C54">
        <w:rPr>
          <w:rFonts w:ascii="DB Office" w:hAnsi="DB Office"/>
          <w:sz w:val="19"/>
        </w:rPr>
        <w:t>k</w:t>
      </w:r>
      <w:r w:rsidR="00B56B55" w:rsidRPr="00397C54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="00D04120" w:rsidRPr="00397C54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14:paraId="2D403D4E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147C9AE7" w14:textId="77777777" w:rsidR="00D87A25" w:rsidRPr="00397C54" w:rsidRDefault="00D87A25" w:rsidP="004A1C84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bindend.</w:t>
      </w:r>
    </w:p>
    <w:p w14:paraId="0B4F40ED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7A6FA1" w14:textId="77777777" w:rsidR="00D87A25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14:paraId="461961C8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56C91DE1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7C8C33FA" w14:textId="77777777" w:rsidR="00C8663D" w:rsidRPr="00397C54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29B2E599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</w:p>
    <w:bookmarkStart w:id="21" w:name="_Hlk23315168"/>
    <w:p w14:paraId="4F1EE816" w14:textId="77777777" w:rsidR="00C8663D" w:rsidRPr="002312B9" w:rsidRDefault="00C8663D" w:rsidP="00C8663D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2" w:name="Text19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23" w:name="Text20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14:paraId="6FBA7519" w14:textId="77777777" w:rsidR="00D87A25" w:rsidRPr="00397C54" w:rsidRDefault="00D87A25" w:rsidP="00D87A25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>(Ort, Datum)</w:t>
      </w:r>
      <w:r w:rsidRPr="00397C54">
        <w:rPr>
          <w:rFonts w:ascii="DB Office" w:hAnsi="DB Office"/>
        </w:rPr>
        <w:t xml:space="preserve">   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14:paraId="5F2B2981" w14:textId="77777777" w:rsidR="00D87A25" w:rsidRPr="00397C54" w:rsidRDefault="00D87A25" w:rsidP="00D87A25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14:paraId="15E42996" w14:textId="77777777" w:rsidR="00715ECB" w:rsidRPr="00397C54" w:rsidRDefault="00715ECB">
      <w:pPr>
        <w:rPr>
          <w:rFonts w:ascii="DB Office" w:hAnsi="DB Office"/>
        </w:rPr>
      </w:pPr>
    </w:p>
    <w:sectPr w:rsidR="00715ECB" w:rsidRPr="00397C54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059E" w14:textId="77777777" w:rsidR="00514624" w:rsidRDefault="00514624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c>
        <w:tcPr>
          <w:tcW w:w="1701" w:type="dxa"/>
        </w:tcPr>
        <w:p w14:paraId="3A09491B" w14:textId="77777777" w:rsidR="00514624" w:rsidRDefault="00514624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114656B8" w14:textId="77777777" w:rsidR="00514624" w:rsidRDefault="00514624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52799660" w14:textId="77777777" w:rsidR="00514624" w:rsidRDefault="00514624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xx.xx.xxxx</w:t>
          </w:r>
        </w:p>
      </w:tc>
    </w:tr>
  </w:tbl>
  <w:p w14:paraId="7165AAE7" w14:textId="77777777" w:rsidR="00514624" w:rsidRDefault="0051462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c>
        <w:tcPr>
          <w:tcW w:w="1701" w:type="dxa"/>
        </w:tcPr>
        <w:p w14:paraId="7A7113A5" w14:textId="77777777" w:rsidR="00514624" w:rsidRPr="003B1245" w:rsidRDefault="00E27880" w:rsidP="00C57F19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="00715ECB" w:rsidRPr="003B1245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="00715ECB" w:rsidRPr="003B1245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="00514624" w:rsidRPr="003B1245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14:paraId="5F0B893D" w14:textId="77777777" w:rsidR="00514624" w:rsidRPr="003B1245" w:rsidRDefault="00715ECB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="00E61C18" w:rsidRPr="003B1245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14:paraId="589CE35E" w14:textId="77777777" w:rsidR="00514624" w:rsidRPr="003B1245" w:rsidRDefault="00514624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c>
        <w:tcPr>
          <w:tcW w:w="1701" w:type="dxa"/>
        </w:tcPr>
        <w:p w14:paraId="38B358A4" w14:textId="77777777" w:rsidR="00514624" w:rsidRPr="00C57F19" w:rsidRDefault="00C57F19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14:paraId="535C6232" w14:textId="77777777" w:rsidR="00514624" w:rsidRPr="003B1245" w:rsidRDefault="00514624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="006F7A80" w:rsidRPr="003B1245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="00715ECB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="003B1245" w:rsidRP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="00E27880" w:rsidRPr="003B1245">
            <w:rPr>
              <w:rFonts w:ascii="DB Office" w:hAnsi="DB Office"/>
              <w:sz w:val="16"/>
            </w:rPr>
            <w:t>3</w:t>
          </w:r>
          <w:r w:rsidR="003B1245" w:rsidRPr="003B1245">
            <w:rPr>
              <w:rFonts w:ascii="DB Office" w:hAnsi="DB Office"/>
              <w:sz w:val="16"/>
            </w:rPr>
            <w:t>0</w:t>
          </w:r>
          <w:r w:rsidR="00E27880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297</w:t>
          </w:r>
          <w:r w:rsidR="00E27880" w:rsidRPr="003B1245">
            <w:rPr>
              <w:rFonts w:ascii="DB Office" w:hAnsi="DB Office"/>
              <w:sz w:val="16"/>
            </w:rPr>
            <w:t>-</w:t>
          </w:r>
          <w:r w:rsidR="003B1245" w:rsidRP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14:paraId="1A2FF11B" w14:textId="77777777" w:rsidR="00514624" w:rsidRDefault="00514624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14:paraId="3C416396" w14:textId="77777777" w:rsidR="00455ADF" w:rsidRPr="003B1245" w:rsidRDefault="00455ADF" w:rsidP="003D594B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14:paraId="296CFB30" w14:textId="77777777" w:rsidR="00514624" w:rsidRDefault="005146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36646E62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45EB6ECE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7406C06E" w14:textId="77777777" w:rsidR="00514624" w:rsidRDefault="00514624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c>
        <w:tcPr>
          <w:tcW w:w="6380" w:type="dxa"/>
          <w:gridSpan w:val="2"/>
        </w:tcPr>
        <w:p w14:paraId="294C73DF" w14:textId="77777777" w:rsidR="00514624" w:rsidRDefault="00514624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7505ECE7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7F5E5146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03214311" w14:textId="77777777" w:rsidR="00514624" w:rsidRDefault="00514624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CF90" w14:textId="77777777" w:rsidR="00514624" w:rsidRDefault="00514624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5105F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D46AF"/>
    <w:rsid w:val="00CD6C0D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66042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0" ma:contentTypeDescription="Create a new document." ma:contentTypeScope="" ma:versionID="ae72ddc7120b6125ca637f6f9b0ce8ab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11798ef1c9f111d7880a8abbf9589066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A2C0E79B-5BBA-48EC-A2EB-5283441C5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995283-6d24-4946-b7ea-8265136b65f1"/>
    <ds:schemaRef ds:uri="bb69967f-a149-496f-9ac6-d4314be6fa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7995283-6d24-4946-b7ea-8265136b65f1"/>
    <ds:schemaRef ds:uri="http://purl.org/dc/elements/1.1/"/>
    <ds:schemaRef ds:uri="http://schemas.microsoft.com/office/2006/metadata/properties"/>
    <ds:schemaRef ds:uri="bb69967f-a149-496f-9ac6-d4314be6fa1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296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Günter Fruth</cp:lastModifiedBy>
  <cp:revision>4</cp:revision>
  <cp:lastPrinted>2011-06-24T07:55:00Z</cp:lastPrinted>
  <dcterms:created xsi:type="dcterms:W3CDTF">2024-06-21T14:15:00Z</dcterms:created>
  <dcterms:modified xsi:type="dcterms:W3CDTF">2025-10-23T08:38:00Z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  <property fmtid="{D5CDD505-2E9C-101B-9397-08002B2CF9AE}" pid="4" name="_dlc_DocIdItemGuid">
    <vt:lpwstr>15c67e63-cfa9-42dc-ab8d-8c68f1092fcc</vt:lpwstr>
  </property>
</Properties>
</file>